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95" w:rsidRPr="001071F3" w:rsidRDefault="00FF5768" w:rsidP="001071F3">
      <w:pPr>
        <w:jc w:val="center"/>
        <w:rPr>
          <w:rFonts w:ascii="Verdana" w:hAnsi="Verdana"/>
          <w:b/>
          <w:color w:val="1F4E79" w:themeColor="accent1" w:themeShade="80"/>
        </w:rPr>
      </w:pPr>
      <w:bookmarkStart w:id="0" w:name="_GoBack"/>
      <w:bookmarkEnd w:id="0"/>
      <w:r>
        <w:rPr>
          <w:rFonts w:ascii="Verdana" w:hAnsi="Verdana"/>
          <w:b/>
          <w:color w:val="1F4E79" w:themeColor="accent1" w:themeShade="80"/>
        </w:rPr>
        <w:t xml:space="preserve">ANEXO I: </w:t>
      </w:r>
      <w:r w:rsidR="001071F3" w:rsidRPr="001071F3">
        <w:rPr>
          <w:rFonts w:ascii="Verdana" w:hAnsi="Verdana"/>
          <w:b/>
          <w:color w:val="1F4E79" w:themeColor="accent1" w:themeShade="80"/>
        </w:rPr>
        <w:t xml:space="preserve">FORMULARIO DE SOLICITUD DE MODIFICACIÓN NO SUSTANCIAL PARA </w:t>
      </w:r>
      <w:r w:rsidR="002D36F0">
        <w:rPr>
          <w:rFonts w:ascii="Verdana" w:hAnsi="Verdana"/>
          <w:b/>
          <w:color w:val="1F4E79" w:themeColor="accent1" w:themeShade="80"/>
        </w:rPr>
        <w:t>PROGRAMAS DE DOCTORADO</w:t>
      </w:r>
    </w:p>
    <w:p w:rsidR="00914795" w:rsidRDefault="00914795"/>
    <w:p w:rsidR="001071F3" w:rsidRDefault="001071F3"/>
    <w:p w:rsidR="001071F3" w:rsidRPr="009D57A6" w:rsidRDefault="009D57A6">
      <w:pPr>
        <w:rPr>
          <w:rFonts w:ascii="Verdana" w:hAnsi="Verdana"/>
          <w:b/>
          <w:color w:val="767171" w:themeColor="background2" w:themeShade="80"/>
        </w:rPr>
      </w:pPr>
      <w:r w:rsidRPr="009D57A6">
        <w:rPr>
          <w:rFonts w:ascii="Verdana" w:hAnsi="Verdana"/>
          <w:b/>
          <w:color w:val="767171" w:themeColor="background2" w:themeShade="80"/>
        </w:rPr>
        <w:t>DATOS BÁSICOS DEL TÍTULO</w:t>
      </w:r>
    </w:p>
    <w:p w:rsidR="001071F3" w:rsidRDefault="001071F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</w:t>
            </w:r>
          </w:p>
        </w:tc>
        <w:tc>
          <w:tcPr>
            <w:tcW w:w="4813" w:type="dxa"/>
          </w:tcPr>
          <w:p w:rsidR="001071F3" w:rsidRDefault="00750611" w:rsidP="00055A0F">
            <w:r w:rsidRPr="00750611">
              <w:t>Universidad</w:t>
            </w:r>
            <w:r>
              <w:t xml:space="preserve"> de </w:t>
            </w:r>
            <w:r w:rsidR="00055A0F">
              <w:t>Vigo</w:t>
            </w:r>
          </w:p>
        </w:tc>
      </w:tr>
      <w:tr w:rsidR="00E41299" w:rsidTr="00E9461E">
        <w:tc>
          <w:tcPr>
            <w:tcW w:w="3681" w:type="dxa"/>
          </w:tcPr>
          <w:p w:rsidR="00E41299" w:rsidRPr="001071F3" w:rsidRDefault="00E41299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Universidades participantes</w:t>
            </w:r>
          </w:p>
        </w:tc>
        <w:tc>
          <w:tcPr>
            <w:tcW w:w="4813" w:type="dxa"/>
          </w:tcPr>
          <w:p w:rsidR="00E41299" w:rsidRDefault="00055A0F" w:rsidP="00055A0F">
            <w:r>
              <w:t xml:space="preserve">Universidad de A Coruña </w:t>
            </w:r>
            <w:r w:rsidR="00750611">
              <w:t xml:space="preserve">y </w:t>
            </w:r>
            <w:r w:rsidR="00750611" w:rsidRPr="00750611">
              <w:t>Universidad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Centro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 del programa</w:t>
            </w:r>
          </w:p>
        </w:tc>
        <w:tc>
          <w:tcPr>
            <w:tcW w:w="4813" w:type="dxa"/>
          </w:tcPr>
          <w:p w:rsidR="001071F3" w:rsidRDefault="00055A0F">
            <w:r w:rsidRPr="00055A0F">
              <w:t>Escuela Internacional de Doctorado (EIDO)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Denominación </w:t>
            </w:r>
          </w:p>
        </w:tc>
        <w:tc>
          <w:tcPr>
            <w:tcW w:w="4813" w:type="dxa"/>
          </w:tcPr>
          <w:p w:rsidR="001071F3" w:rsidRDefault="00055A0F">
            <w:r w:rsidRPr="00055A0F">
              <w:t>Programa de Doctorado en Estudios Literarios por la Universidad de A Coruña y la Universidad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Código RUCT</w:t>
            </w:r>
          </w:p>
        </w:tc>
        <w:tc>
          <w:tcPr>
            <w:tcW w:w="4813" w:type="dxa"/>
          </w:tcPr>
          <w:p w:rsidR="001071F3" w:rsidRDefault="00055A0F">
            <w:r w:rsidRPr="00055A0F">
              <w:t>5600870</w:t>
            </w:r>
          </w:p>
        </w:tc>
      </w:tr>
    </w:tbl>
    <w:p w:rsidR="00914795" w:rsidRDefault="00914795"/>
    <w:p w:rsidR="009D57A6" w:rsidRDefault="009D57A6" w:rsidP="009D57A6"/>
    <w:p w:rsidR="009D57A6" w:rsidRPr="009D57A6" w:rsidRDefault="009D57A6" w:rsidP="009D57A6">
      <w:pPr>
        <w:rPr>
          <w:rFonts w:ascii="Verdana" w:hAnsi="Verdana"/>
          <w:b/>
          <w:color w:val="767171" w:themeColor="background2" w:themeShade="80"/>
        </w:rPr>
      </w:pPr>
      <w:r>
        <w:rPr>
          <w:rFonts w:ascii="Verdana" w:hAnsi="Verdana"/>
          <w:b/>
          <w:color w:val="767171" w:themeColor="background2" w:themeShade="80"/>
        </w:rPr>
        <w:t>DESCRIPCIÓN DE LA MODIFICACIÓN NO SUSTANCIAL</w:t>
      </w:r>
    </w:p>
    <w:p w:rsidR="009D57A6" w:rsidRDefault="009D57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D36F0" w:rsidRPr="002D36F0" w:rsidTr="000A6C6E">
        <w:trPr>
          <w:trHeight w:val="1693"/>
        </w:trPr>
        <w:tc>
          <w:tcPr>
            <w:tcW w:w="8494" w:type="dxa"/>
          </w:tcPr>
          <w:p w:rsidR="002D36F0" w:rsidRPr="002D36F0" w:rsidRDefault="002D36F0" w:rsidP="004D3F48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2D36F0">
              <w:rPr>
                <w:rFonts w:ascii="Verdana" w:hAnsi="Verdana" w:cs="Calibri"/>
                <w:b/>
                <w:bCs/>
                <w:sz w:val="18"/>
                <w:szCs w:val="18"/>
              </w:rPr>
              <w:t>1. Descripción del programa de doctorado</w:t>
            </w:r>
          </w:p>
          <w:p w:rsidR="002D36F0" w:rsidRDefault="002D36F0" w:rsidP="004D3F48">
            <w:pPr>
              <w:rPr>
                <w:rFonts w:ascii="Verdana" w:hAnsi="Verdana" w:cs="Calibri"/>
                <w:bCs/>
                <w:sz w:val="18"/>
                <w:szCs w:val="18"/>
              </w:rPr>
            </w:pPr>
          </w:p>
          <w:p w:rsidR="002D36F0" w:rsidRDefault="009C73A9" w:rsidP="000A6C6E">
            <w:pPr>
              <w:pStyle w:val="Default"/>
              <w:spacing w:line="276" w:lineRule="auto"/>
              <w:jc w:val="both"/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</w:pPr>
            <w:r w:rsidRPr="009C73A9"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  <w:t>Modificación del centro de impartición: adscripción del programa de doctorado a la Escuela Internacional de Doctorado (EIDO) de la Universidad de Vigo y a la Escuela Internacional de Doctorado de Universidad de A Coruña (EIDUDC).</w:t>
            </w:r>
          </w:p>
          <w:p w:rsidR="002D36F0" w:rsidRPr="002D36F0" w:rsidRDefault="000A6C6E" w:rsidP="009C73A9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*</w:t>
            </w:r>
            <w:r w:rsidR="009C73A9" w:rsidRPr="009C73A9">
              <w:rPr>
                <w:rFonts w:ascii="Verdana" w:hAnsi="Verdana" w:cs="Calibri"/>
                <w:b/>
                <w:bCs/>
                <w:sz w:val="18"/>
                <w:szCs w:val="18"/>
              </w:rPr>
              <w:t>Se tramita como modificación no sustancial de acuerdo a las indicaciones recibidas desde el Ministerio de Ciencia, Innovación y Universidades el 20 de diciembre de 2023 y tomando como referencia los plazos marcados por ACSUG.</w:t>
            </w:r>
          </w:p>
        </w:tc>
      </w:tr>
    </w:tbl>
    <w:p w:rsidR="00817C82" w:rsidRDefault="00817C82" w:rsidP="00817C82">
      <w:pPr>
        <w:rPr>
          <w:rFonts w:asciiTheme="majorHAnsi" w:hAnsiTheme="majorHAnsi" w:cstheme="majorHAnsi"/>
          <w:sz w:val="20"/>
        </w:rPr>
      </w:pPr>
    </w:p>
    <w:p w:rsidR="009D57A6" w:rsidRDefault="009D57A6" w:rsidP="00817C82">
      <w:pPr>
        <w:rPr>
          <w:rFonts w:asciiTheme="majorHAnsi" w:hAnsiTheme="majorHAnsi" w:cstheme="majorHAnsi"/>
          <w:sz w:val="20"/>
        </w:rPr>
      </w:pPr>
    </w:p>
    <w:p w:rsidR="003046F5" w:rsidRPr="009D57A6" w:rsidRDefault="003046F5" w:rsidP="003046F5">
      <w:pPr>
        <w:rPr>
          <w:rFonts w:ascii="Verdana" w:hAnsi="Verdana"/>
          <w:b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 xml:space="preserve">Conforme a lo establecido en el artículo 30 del </w:t>
      </w:r>
      <w:r w:rsidR="000A2802">
        <w:rPr>
          <w:rFonts w:ascii="Verdana" w:hAnsi="Verdana"/>
          <w:sz w:val="18"/>
          <w:szCs w:val="18"/>
        </w:rPr>
        <w:t>Real Decreto 822/2021</w:t>
      </w:r>
      <w:r w:rsidRPr="009D57A6">
        <w:rPr>
          <w:rFonts w:ascii="Verdana" w:hAnsi="Verdana"/>
          <w:sz w:val="18"/>
          <w:szCs w:val="18"/>
        </w:rPr>
        <w:t xml:space="preserve">, de 28 de septiembre, por el que se establece la organización de las enseñanzas universitarias y del procedimiento de aseguramiento de la calidad, </w:t>
      </w:r>
      <w:r w:rsidRPr="009D57A6">
        <w:rPr>
          <w:rFonts w:ascii="Verdana" w:hAnsi="Verdana"/>
          <w:b/>
          <w:sz w:val="18"/>
          <w:szCs w:val="18"/>
        </w:rPr>
        <w:t>la universid</w:t>
      </w:r>
      <w:r w:rsidR="005145D2">
        <w:rPr>
          <w:rFonts w:ascii="Verdana" w:hAnsi="Verdana"/>
          <w:b/>
          <w:sz w:val="18"/>
          <w:szCs w:val="18"/>
        </w:rPr>
        <w:t>ad aporta</w:t>
      </w:r>
      <w:r w:rsidR="00E41299">
        <w:rPr>
          <w:rFonts w:ascii="Verdana" w:hAnsi="Verdana"/>
          <w:b/>
          <w:sz w:val="18"/>
          <w:szCs w:val="18"/>
        </w:rPr>
        <w:t xml:space="preserve"> junto con esta solicitud</w:t>
      </w:r>
      <w:r w:rsidRPr="009D57A6">
        <w:rPr>
          <w:rFonts w:ascii="Verdana" w:hAnsi="Verdana"/>
          <w:b/>
          <w:sz w:val="18"/>
          <w:szCs w:val="18"/>
        </w:rPr>
        <w:t xml:space="preserve"> la siguiente documentación:</w:t>
      </w:r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Informe favorable a la modificación no sustancial del Sistema Interno de Garantía de Calidad del centro</w:t>
      </w:r>
      <w:r w:rsidR="000A6C6E">
        <w:rPr>
          <w:rFonts w:ascii="Verdana" w:hAnsi="Verdana"/>
          <w:sz w:val="18"/>
          <w:szCs w:val="18"/>
        </w:rPr>
        <w:t xml:space="preserve"> (Acta de la Comisión de Calidad de la EIDO)</w:t>
      </w:r>
      <w:r w:rsidR="005145D2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754893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Documento en el que conste que la modificación ha sido aprobada por los órganos de gobierno de la universidad</w:t>
      </w:r>
      <w:r w:rsidR="000A6C6E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685480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FDO.:</w:t>
      </w: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RESPONSABLE DE LA UNIVERSIDAD</w:t>
      </w:r>
    </w:p>
    <w:sectPr w:rsidR="007B3306" w:rsidRPr="007B3306" w:rsidSect="007B3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701" w:bottom="1418" w:left="1701" w:header="907" w:footer="22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570" w:rsidRDefault="00071570">
      <w:r>
        <w:separator/>
      </w:r>
    </w:p>
  </w:endnote>
  <w:endnote w:type="continuationSeparator" w:id="0">
    <w:p w:rsidR="00071570" w:rsidRDefault="0007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306" w:rsidRDefault="007B3306" w:rsidP="007B330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</w:p>
  <w:p w:rsidR="002A281C" w:rsidRPr="009D57A6" w:rsidRDefault="007B3306" w:rsidP="002A281C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</w:t>
    </w:r>
    <w:r w:rsidR="002A281C">
      <w:rPr>
        <w:rFonts w:ascii="Verdana" w:hAnsi="Verdana"/>
        <w:sz w:val="16"/>
        <w:szCs w:val="16"/>
      </w:rPr>
      <w:t xml:space="preserve">dificación no </w:t>
    </w:r>
    <w:proofErr w:type="spellStart"/>
    <w:r w:rsidR="002A281C">
      <w:rPr>
        <w:rFonts w:ascii="Verdana" w:hAnsi="Verdana"/>
        <w:sz w:val="16"/>
        <w:szCs w:val="16"/>
      </w:rPr>
      <w:t>sustancial</w:t>
    </w:r>
    <w:proofErr w:type="spellEnd"/>
    <w:r w:rsidR="002A281C">
      <w:rPr>
        <w:rFonts w:ascii="Verdana" w:hAnsi="Verdana"/>
        <w:sz w:val="16"/>
        <w:szCs w:val="16"/>
      </w:rPr>
      <w:t xml:space="preserve"> 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7A6" w:rsidRDefault="009D57A6" w:rsidP="009D57A6">
    <w:pPr>
      <w:pStyle w:val="Piedepgina"/>
      <w:tabs>
        <w:tab w:val="left" w:pos="284"/>
      </w:tabs>
      <w:ind w:hanging="1276"/>
    </w:pPr>
  </w:p>
  <w:p w:rsidR="009D57A6" w:rsidRPr="009D57A6" w:rsidRDefault="009D57A6" w:rsidP="009D57A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modificación no </w:t>
    </w:r>
    <w:proofErr w:type="spellStart"/>
    <w:r w:rsidRPr="009D57A6">
      <w:rPr>
        <w:rFonts w:ascii="Verdana" w:hAnsi="Verdana"/>
        <w:sz w:val="16"/>
        <w:szCs w:val="16"/>
      </w:rPr>
      <w:t>sustancial</w:t>
    </w:r>
    <w:proofErr w:type="spellEnd"/>
    <w:r w:rsidRPr="009D57A6">
      <w:rPr>
        <w:rFonts w:ascii="Verdana" w:hAnsi="Verdana"/>
        <w:sz w:val="16"/>
        <w:szCs w:val="16"/>
      </w:rPr>
      <w:t xml:space="preserve"> </w:t>
    </w:r>
    <w:r w:rsidR="002A281C">
      <w:rPr>
        <w:rFonts w:ascii="Verdana" w:hAnsi="Verdana"/>
        <w:sz w:val="16"/>
        <w:szCs w:val="16"/>
      </w:rPr>
      <w:t xml:space="preserve">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570" w:rsidRDefault="00071570">
      <w:r>
        <w:separator/>
      </w:r>
    </w:p>
  </w:footnote>
  <w:footnote w:type="continuationSeparator" w:id="0">
    <w:p w:rsidR="00071570" w:rsidRDefault="00071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inline distT="0" distB="0" distL="0" distR="0">
          <wp:extent cx="7597775" cy="424180"/>
          <wp:effectExtent l="0" t="0" r="0" b="0"/>
          <wp:docPr id="19" name="Imagen 20" descr="Sin títul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0" descr="Sin título-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9777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-1080135</wp:posOffset>
          </wp:positionH>
          <wp:positionV relativeFrom="paragraph">
            <wp:posOffset>-226060</wp:posOffset>
          </wp:positionV>
          <wp:extent cx="7560310" cy="1420495"/>
          <wp:effectExtent l="0" t="0" r="2540" b="8255"/>
          <wp:wrapSquare wrapText="largest"/>
          <wp:docPr id="20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420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34C0"/>
    <w:multiLevelType w:val="hybridMultilevel"/>
    <w:tmpl w:val="243426B4"/>
    <w:lvl w:ilvl="0" w:tplc="0C9ADC44">
      <w:start w:val="1"/>
      <w:numFmt w:val="bullet"/>
      <w:lvlText w:val="-"/>
      <w:lvlJc w:val="left"/>
      <w:pPr>
        <w:ind w:left="2487" w:hanging="360"/>
      </w:pPr>
      <w:rPr>
        <w:rFonts w:ascii="Calibri" w:eastAsiaTheme="minorHAnsi" w:hAnsi="Calibri" w:cstheme="minorBidi" w:hint="default"/>
      </w:rPr>
    </w:lvl>
    <w:lvl w:ilvl="1" w:tplc="27BE19E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F7AA3"/>
    <w:multiLevelType w:val="hybridMultilevel"/>
    <w:tmpl w:val="2856B5A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7"/>
    <w:rsid w:val="00002B76"/>
    <w:rsid w:val="00020147"/>
    <w:rsid w:val="00025683"/>
    <w:rsid w:val="00055A0F"/>
    <w:rsid w:val="00071570"/>
    <w:rsid w:val="000A2802"/>
    <w:rsid w:val="000A6C6E"/>
    <w:rsid w:val="000C37A6"/>
    <w:rsid w:val="000C4B3B"/>
    <w:rsid w:val="000F03F0"/>
    <w:rsid w:val="001071F3"/>
    <w:rsid w:val="00125AF7"/>
    <w:rsid w:val="001C54DE"/>
    <w:rsid w:val="001D4173"/>
    <w:rsid w:val="001F65B7"/>
    <w:rsid w:val="0028567D"/>
    <w:rsid w:val="002A281C"/>
    <w:rsid w:val="002D36F0"/>
    <w:rsid w:val="003046F5"/>
    <w:rsid w:val="003069ED"/>
    <w:rsid w:val="003A0DF3"/>
    <w:rsid w:val="00442270"/>
    <w:rsid w:val="004569E2"/>
    <w:rsid w:val="004769FE"/>
    <w:rsid w:val="00487420"/>
    <w:rsid w:val="004A755D"/>
    <w:rsid w:val="004B5540"/>
    <w:rsid w:val="004B62D4"/>
    <w:rsid w:val="004E37B8"/>
    <w:rsid w:val="005145D2"/>
    <w:rsid w:val="00523CE1"/>
    <w:rsid w:val="005330F7"/>
    <w:rsid w:val="005514CD"/>
    <w:rsid w:val="005727F8"/>
    <w:rsid w:val="00587F86"/>
    <w:rsid w:val="005C0547"/>
    <w:rsid w:val="005C10E3"/>
    <w:rsid w:val="005F780B"/>
    <w:rsid w:val="0060085A"/>
    <w:rsid w:val="006343BF"/>
    <w:rsid w:val="006506F9"/>
    <w:rsid w:val="00682174"/>
    <w:rsid w:val="00713C31"/>
    <w:rsid w:val="00731678"/>
    <w:rsid w:val="00750611"/>
    <w:rsid w:val="007B3306"/>
    <w:rsid w:val="007E1BBF"/>
    <w:rsid w:val="007E3783"/>
    <w:rsid w:val="00802F9A"/>
    <w:rsid w:val="00817C82"/>
    <w:rsid w:val="00844E89"/>
    <w:rsid w:val="0087551C"/>
    <w:rsid w:val="00914795"/>
    <w:rsid w:val="00950F08"/>
    <w:rsid w:val="009932CC"/>
    <w:rsid w:val="009A5F15"/>
    <w:rsid w:val="009B15C8"/>
    <w:rsid w:val="009B44DD"/>
    <w:rsid w:val="009C73A9"/>
    <w:rsid w:val="009D57A6"/>
    <w:rsid w:val="009D6B13"/>
    <w:rsid w:val="00A372CF"/>
    <w:rsid w:val="00A92A11"/>
    <w:rsid w:val="00AA77ED"/>
    <w:rsid w:val="00AB02A9"/>
    <w:rsid w:val="00B30309"/>
    <w:rsid w:val="00B922A0"/>
    <w:rsid w:val="00B9366E"/>
    <w:rsid w:val="00B937A4"/>
    <w:rsid w:val="00BF0222"/>
    <w:rsid w:val="00C11F9A"/>
    <w:rsid w:val="00C17465"/>
    <w:rsid w:val="00C20EE4"/>
    <w:rsid w:val="00C3279A"/>
    <w:rsid w:val="00C73039"/>
    <w:rsid w:val="00C81741"/>
    <w:rsid w:val="00CD4AB1"/>
    <w:rsid w:val="00CE3CD7"/>
    <w:rsid w:val="00D2002E"/>
    <w:rsid w:val="00D203CF"/>
    <w:rsid w:val="00D31F5E"/>
    <w:rsid w:val="00DC37A0"/>
    <w:rsid w:val="00DD09E9"/>
    <w:rsid w:val="00E20522"/>
    <w:rsid w:val="00E41299"/>
    <w:rsid w:val="00E9461E"/>
    <w:rsid w:val="00EA309D"/>
    <w:rsid w:val="00EC5EDE"/>
    <w:rsid w:val="00EF19A5"/>
    <w:rsid w:val="00F37A07"/>
    <w:rsid w:val="00F811D0"/>
    <w:rsid w:val="00FB6E9D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A030FD4-818A-408E-ACDA-499D5825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gl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0F7"/>
    <w:pPr>
      <w:suppressAutoHyphens w:val="0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27713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7713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714C8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  <w:lang w:val="gl-ES" w:eastAsia="en-US"/>
    </w:rPr>
  </w:style>
  <w:style w:type="paragraph" w:styleId="Textoindependiente">
    <w:name w:val="Body Text"/>
    <w:basedOn w:val="Normal"/>
    <w:pPr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Theme="minorHAnsi" w:eastAsiaTheme="minorHAnsi" w:hAnsiTheme="minorHAnsi" w:cs="FreeSans"/>
      <w:i/>
      <w:iCs/>
      <w:lang w:val="gl-ES" w:eastAsia="en-US"/>
    </w:rPr>
  </w:style>
  <w:style w:type="paragraph" w:customStyle="1" w:styleId="ndice">
    <w:name w:val="Índice"/>
    <w:basedOn w:val="Normal"/>
    <w:qFormat/>
    <w:pPr>
      <w:suppressLineNumbers/>
    </w:pPr>
    <w:rPr>
      <w:rFonts w:asciiTheme="minorHAnsi" w:eastAsiaTheme="minorHAnsi" w:hAnsiTheme="minorHAnsi" w:cs="FreeSans"/>
      <w:sz w:val="22"/>
      <w:szCs w:val="22"/>
      <w:lang w:val="gl-ES" w:eastAsia="en-US"/>
    </w:rPr>
  </w:style>
  <w:style w:type="paragraph" w:customStyle="1" w:styleId="Cabeceraypie">
    <w:name w:val="Cabecera y pie"/>
    <w:basedOn w:val="Normal"/>
    <w:qFormat/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Encabezado">
    <w:name w:val="header"/>
    <w:basedOn w:val="Normal"/>
    <w:link w:val="Encabezado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Piedepgina">
    <w:name w:val="footer"/>
    <w:basedOn w:val="Normal"/>
    <w:link w:val="Piedepgina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714C8"/>
    <w:rPr>
      <w:rFonts w:ascii="Segoe UI" w:eastAsiaTheme="minorHAnsi" w:hAnsi="Segoe UI" w:cs="Segoe UI"/>
      <w:sz w:val="18"/>
      <w:szCs w:val="18"/>
      <w:lang w:val="gl-ES" w:eastAsia="en-US"/>
    </w:rPr>
  </w:style>
  <w:style w:type="paragraph" w:styleId="Prrafodelista">
    <w:name w:val="List Paragraph"/>
    <w:basedOn w:val="Normal"/>
    <w:uiPriority w:val="34"/>
    <w:qFormat/>
    <w:rsid w:val="00B936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9366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366E"/>
    <w:rPr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9366E"/>
    <w:rPr>
      <w:vertAlign w:val="superscript"/>
    </w:rPr>
  </w:style>
  <w:style w:type="paragraph" w:customStyle="1" w:styleId="Default">
    <w:name w:val="Default"/>
    <w:rsid w:val="005330F7"/>
    <w:pPr>
      <w:suppressAutoHyphens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10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2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&#205;TULOS%202023\Gu&#237;as%20VER-MOD%20(RD%20822)\ACSUG_Documento_corporati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305A608D4744DAF6BFF3E4E6F7860" ma:contentTypeVersion="5" ma:contentTypeDescription="Crear nuevo documento." ma:contentTypeScope="" ma:versionID="d4bb9c71023aa41eb7fe213b63f1ccb8">
  <xsd:schema xmlns:xsd="http://www.w3.org/2001/XMLSchema" xmlns:xs="http://www.w3.org/2001/XMLSchema" xmlns:p="http://schemas.microsoft.com/office/2006/metadata/properties" xmlns:ns2="dbd7ed38-1299-4cb2-85fa-d3c38208a23e" xmlns:ns3="dda60d95-fcbc-4399-80ea-c0aa58ff0134" targetNamespace="http://schemas.microsoft.com/office/2006/metadata/properties" ma:root="true" ma:fieldsID="605cf8f4fb63a17ce693825c0adb0711" ns2:_="" ns3:_="">
    <xsd:import namespace="dbd7ed38-1299-4cb2-85fa-d3c38208a23e"/>
    <xsd:import namespace="dda60d95-fcbc-4399-80ea-c0aa58ff0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7ed38-1299-4cb2-85fa-d3c3820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60d95-fcbc-4399-80ea-c0aa58ff0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80423-8C80-40C4-BE9A-BE532B614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7ed38-1299-4cb2-85fa-d3c38208a23e"/>
    <ds:schemaRef ds:uri="dda60d95-fcbc-4399-80ea-c0aa58ff0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882A6-9688-4D6F-9A56-29623E78D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D567A-3951-43FD-B900-97E55E9F3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22BF72-8366-46D1-96D3-B115CEFA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ACSUG_Documento_corporativo.dotx</Template>
  <TotalTime>17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dc:description/>
  <cp:lastModifiedBy>Nacho</cp:lastModifiedBy>
  <cp:revision>30</cp:revision>
  <cp:lastPrinted>2023-03-08T10:07:00Z</cp:lastPrinted>
  <dcterms:created xsi:type="dcterms:W3CDTF">2023-12-21T11:49:00Z</dcterms:created>
  <dcterms:modified xsi:type="dcterms:W3CDTF">2024-01-11T18:43:00Z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0x0101002B9305A608D4744DAF6BFF3E4E6F7860</vt:lpwstr>
  </property>
</Properties>
</file>